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83D" w:rsidRDefault="003D183D" w:rsidP="00B9153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3D183D" w:rsidRDefault="003D183D" w:rsidP="00B915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3D183D" w:rsidRDefault="003D183D" w:rsidP="00B9153E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3D183D" w:rsidRDefault="003D183D" w:rsidP="00B9153E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3D183D">
        <w:tc>
          <w:tcPr>
            <w:tcW w:w="1384" w:type="dxa"/>
            <w:vMerge w:val="restart"/>
            <w:vAlign w:val="center"/>
          </w:tcPr>
          <w:p w:rsidR="003D183D" w:rsidRDefault="003D183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3D183D" w:rsidRDefault="003D183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3D183D" w:rsidRDefault="003D183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3D183D" w:rsidRDefault="003D183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3D183D" w:rsidRDefault="003D183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3D183D" w:rsidRDefault="003D183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3D183D" w:rsidRDefault="003D183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3D183D" w:rsidRDefault="003D183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3D183D" w:rsidRDefault="003D183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D183D">
        <w:tc>
          <w:tcPr>
            <w:tcW w:w="1384" w:type="dxa"/>
            <w:vMerge/>
            <w:vAlign w:val="center"/>
          </w:tcPr>
          <w:p w:rsidR="003D183D" w:rsidRDefault="003D183D" w:rsidP="00494418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3D183D" w:rsidRDefault="003D183D" w:rsidP="00494418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3D183D" w:rsidRPr="0085516E" w:rsidRDefault="003D183D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D183D" w:rsidRPr="0085516E" w:rsidRDefault="003D183D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3D183D" w:rsidRPr="0085516E" w:rsidRDefault="003D183D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3D183D" w:rsidRPr="0085516E" w:rsidRDefault="003D183D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3D183D" w:rsidRPr="0085516E" w:rsidRDefault="003D183D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D183D" w:rsidRPr="0085516E" w:rsidRDefault="003D183D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3D183D" w:rsidRPr="0085516E" w:rsidRDefault="003D183D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3D183D" w:rsidRDefault="003D183D" w:rsidP="00494418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D183D" w:rsidRDefault="003D183D" w:rsidP="00494418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D183D" w:rsidRDefault="003D183D" w:rsidP="00494418">
            <w:pPr>
              <w:rPr>
                <w:lang w:eastAsia="en-US"/>
              </w:rPr>
            </w:pPr>
          </w:p>
        </w:tc>
      </w:tr>
      <w:tr w:rsidR="003D183D">
        <w:trPr>
          <w:trHeight w:val="2447"/>
        </w:trPr>
        <w:tc>
          <w:tcPr>
            <w:tcW w:w="1384" w:type="dxa"/>
          </w:tcPr>
          <w:p w:rsidR="003D183D" w:rsidRPr="0085516E" w:rsidRDefault="003D183D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Мануйлова Е.В.</w:t>
            </w:r>
          </w:p>
        </w:tc>
        <w:tc>
          <w:tcPr>
            <w:tcW w:w="1602" w:type="dxa"/>
          </w:tcPr>
          <w:p w:rsidR="003D183D" w:rsidRPr="0085516E" w:rsidRDefault="003D183D" w:rsidP="0085516E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Заведующий МКДОУ Еткульским детским садом </w:t>
            </w:r>
            <w:r w:rsidRPr="0085516E">
              <w:rPr>
                <w:color w:val="333333"/>
                <w:lang w:eastAsia="en-US"/>
              </w:rPr>
              <w:t>общеразвивающего вида «Березка»</w:t>
            </w:r>
          </w:p>
        </w:tc>
        <w:tc>
          <w:tcPr>
            <w:tcW w:w="1079" w:type="dxa"/>
          </w:tcPr>
          <w:p w:rsidR="003D183D" w:rsidRDefault="003D183D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3D183D" w:rsidRDefault="003D183D" w:rsidP="00494418">
            <w:pPr>
              <w:rPr>
                <w:lang w:eastAsia="en-US"/>
              </w:rPr>
            </w:pPr>
          </w:p>
          <w:p w:rsidR="003D183D" w:rsidRDefault="003D183D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2)Земе-льный участок садовый</w:t>
            </w:r>
          </w:p>
        </w:tc>
        <w:tc>
          <w:tcPr>
            <w:tcW w:w="1080" w:type="dxa"/>
          </w:tcPr>
          <w:p w:rsidR="003D183D" w:rsidRPr="0085516E" w:rsidRDefault="003D183D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Общая</w:t>
            </w:r>
          </w:p>
          <w:p w:rsidR="003D183D" w:rsidRPr="0085516E" w:rsidRDefault="003D183D" w:rsidP="004944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долевая¼ </w:t>
            </w:r>
          </w:p>
          <w:p w:rsidR="003D183D" w:rsidRPr="0085516E" w:rsidRDefault="003D183D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Индиви</w:t>
            </w:r>
          </w:p>
          <w:p w:rsidR="003D183D" w:rsidRPr="0085516E" w:rsidRDefault="003D183D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дуаль-ная</w:t>
            </w:r>
          </w:p>
        </w:tc>
        <w:tc>
          <w:tcPr>
            <w:tcW w:w="1080" w:type="dxa"/>
          </w:tcPr>
          <w:p w:rsidR="003D183D" w:rsidRPr="0085516E" w:rsidRDefault="003D183D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59,0</w:t>
            </w:r>
          </w:p>
          <w:p w:rsidR="003D183D" w:rsidRPr="0085516E" w:rsidRDefault="003D183D" w:rsidP="00494418">
            <w:pPr>
              <w:rPr>
                <w:color w:val="333333"/>
                <w:lang w:eastAsia="en-US"/>
              </w:rPr>
            </w:pPr>
          </w:p>
          <w:p w:rsidR="003D183D" w:rsidRPr="0085516E" w:rsidRDefault="003D183D" w:rsidP="00494418">
            <w:pPr>
              <w:rPr>
                <w:color w:val="333333"/>
                <w:lang w:eastAsia="en-US"/>
              </w:rPr>
            </w:pPr>
          </w:p>
          <w:p w:rsidR="003D183D" w:rsidRPr="0085516E" w:rsidRDefault="003D183D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400</w:t>
            </w:r>
          </w:p>
          <w:p w:rsidR="003D183D" w:rsidRPr="0085516E" w:rsidRDefault="003D183D" w:rsidP="0085516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3D183D" w:rsidRPr="0085516E" w:rsidRDefault="003D183D" w:rsidP="0085516E">
            <w:pPr>
              <w:jc w:val="center"/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Россия</w:t>
            </w:r>
          </w:p>
          <w:p w:rsidR="003D183D" w:rsidRPr="0085516E" w:rsidRDefault="003D183D" w:rsidP="0085516E">
            <w:pPr>
              <w:jc w:val="center"/>
              <w:rPr>
                <w:color w:val="333333"/>
                <w:lang w:eastAsia="en-US"/>
              </w:rPr>
            </w:pPr>
          </w:p>
          <w:p w:rsidR="003D183D" w:rsidRPr="0085516E" w:rsidRDefault="003D183D" w:rsidP="0085516E">
            <w:pPr>
              <w:jc w:val="center"/>
              <w:rPr>
                <w:color w:val="333333"/>
                <w:lang w:eastAsia="en-US"/>
              </w:rPr>
            </w:pPr>
          </w:p>
          <w:p w:rsidR="003D183D" w:rsidRPr="0085516E" w:rsidRDefault="003D183D" w:rsidP="0085516E">
            <w:pPr>
              <w:jc w:val="center"/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Россия</w:t>
            </w:r>
          </w:p>
          <w:p w:rsidR="003D183D" w:rsidRPr="0085516E" w:rsidRDefault="003D183D" w:rsidP="0085516E">
            <w:pPr>
              <w:jc w:val="center"/>
              <w:rPr>
                <w:color w:val="333333"/>
                <w:lang w:eastAsia="en-US"/>
              </w:rPr>
            </w:pPr>
          </w:p>
          <w:p w:rsidR="003D183D" w:rsidRPr="0085516E" w:rsidRDefault="003D183D" w:rsidP="0085516E">
            <w:pPr>
              <w:jc w:val="center"/>
              <w:rPr>
                <w:color w:val="333333"/>
                <w:lang w:eastAsia="en-US"/>
              </w:rPr>
            </w:pPr>
          </w:p>
          <w:p w:rsidR="003D183D" w:rsidRPr="0085516E" w:rsidRDefault="003D183D" w:rsidP="0085516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3D183D" w:rsidRDefault="003D183D" w:rsidP="00494418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D183D" w:rsidRPr="0085516E" w:rsidRDefault="003D183D" w:rsidP="0085516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3D183D" w:rsidRPr="0085516E" w:rsidRDefault="003D183D" w:rsidP="0085516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3D183D" w:rsidRDefault="003D183D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Легковой автомобиль</w:t>
            </w:r>
          </w:p>
          <w:p w:rsidR="003D183D" w:rsidRPr="009E3441" w:rsidRDefault="003D183D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ВАЗ-12</w:t>
            </w:r>
          </w:p>
        </w:tc>
        <w:tc>
          <w:tcPr>
            <w:tcW w:w="1740" w:type="dxa"/>
          </w:tcPr>
          <w:p w:rsidR="003D183D" w:rsidRPr="0085516E" w:rsidRDefault="003D183D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839314,31</w:t>
            </w:r>
          </w:p>
        </w:tc>
        <w:tc>
          <w:tcPr>
            <w:tcW w:w="1740" w:type="dxa"/>
          </w:tcPr>
          <w:p w:rsidR="003D183D" w:rsidRPr="0085516E" w:rsidRDefault="003D183D" w:rsidP="00494418">
            <w:pPr>
              <w:rPr>
                <w:color w:val="333333"/>
                <w:lang w:val="en-US" w:eastAsia="en-US"/>
              </w:rPr>
            </w:pPr>
          </w:p>
        </w:tc>
      </w:tr>
      <w:tr w:rsidR="003D183D">
        <w:trPr>
          <w:trHeight w:val="839"/>
        </w:trPr>
        <w:tc>
          <w:tcPr>
            <w:tcW w:w="1384" w:type="dxa"/>
          </w:tcPr>
          <w:p w:rsidR="003D183D" w:rsidRPr="00200457" w:rsidRDefault="003D183D" w:rsidP="00494418">
            <w:pPr>
              <w:rPr>
                <w:lang w:eastAsia="en-US"/>
              </w:rPr>
            </w:pPr>
            <w:r w:rsidRPr="00200457"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3D183D" w:rsidRPr="00200457" w:rsidRDefault="003D183D" w:rsidP="00494418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3D183D" w:rsidRDefault="003D183D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Кварти</w:t>
            </w:r>
          </w:p>
          <w:p w:rsidR="003D183D" w:rsidRPr="00200457" w:rsidRDefault="003D183D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ра</w:t>
            </w:r>
          </w:p>
        </w:tc>
        <w:tc>
          <w:tcPr>
            <w:tcW w:w="1080" w:type="dxa"/>
          </w:tcPr>
          <w:p w:rsidR="003D183D" w:rsidRPr="0085516E" w:rsidRDefault="003D183D" w:rsidP="00494418">
            <w:pPr>
              <w:rPr>
                <w:color w:val="800000"/>
                <w:lang w:eastAsia="en-US"/>
              </w:rPr>
            </w:pPr>
            <w:r w:rsidRPr="0085516E">
              <w:rPr>
                <w:color w:val="800000"/>
                <w:lang w:eastAsia="en-US"/>
              </w:rPr>
              <w:t>Общая</w:t>
            </w:r>
          </w:p>
          <w:p w:rsidR="003D183D" w:rsidRPr="0085516E" w:rsidRDefault="003D183D" w:rsidP="00494418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долевая¼ </w:t>
            </w:r>
          </w:p>
        </w:tc>
        <w:tc>
          <w:tcPr>
            <w:tcW w:w="1080" w:type="dxa"/>
          </w:tcPr>
          <w:p w:rsidR="003D183D" w:rsidRPr="0085516E" w:rsidRDefault="003D183D" w:rsidP="00494418">
            <w:pPr>
              <w:rPr>
                <w:color w:val="800000"/>
                <w:lang w:eastAsia="en-US"/>
              </w:rPr>
            </w:pPr>
            <w:r w:rsidRPr="0085516E">
              <w:rPr>
                <w:color w:val="800000"/>
                <w:lang w:eastAsia="en-US"/>
              </w:rPr>
              <w:t>59,0</w:t>
            </w:r>
          </w:p>
        </w:tc>
        <w:tc>
          <w:tcPr>
            <w:tcW w:w="971" w:type="dxa"/>
          </w:tcPr>
          <w:p w:rsidR="003D183D" w:rsidRPr="0085516E" w:rsidRDefault="003D183D" w:rsidP="00494418">
            <w:pPr>
              <w:rPr>
                <w:color w:val="800000"/>
                <w:lang w:eastAsia="en-US"/>
              </w:rPr>
            </w:pPr>
            <w:r w:rsidRPr="0085516E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3D183D" w:rsidRPr="00200457" w:rsidRDefault="003D183D" w:rsidP="00494418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D183D" w:rsidRPr="00200457" w:rsidRDefault="003D183D" w:rsidP="00494418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D183D" w:rsidRPr="00200457" w:rsidRDefault="003D183D" w:rsidP="00494418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3D183D" w:rsidRDefault="003D183D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Автомобиль легковой</w:t>
            </w:r>
          </w:p>
          <w:p w:rsidR="003D183D" w:rsidRPr="00200457" w:rsidRDefault="003D183D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Богдан 2110</w:t>
            </w:r>
          </w:p>
        </w:tc>
        <w:tc>
          <w:tcPr>
            <w:tcW w:w="1740" w:type="dxa"/>
          </w:tcPr>
          <w:p w:rsidR="003D183D" w:rsidRPr="00200457" w:rsidRDefault="003D183D" w:rsidP="00494418">
            <w:pPr>
              <w:rPr>
                <w:lang w:eastAsia="en-US"/>
              </w:rPr>
            </w:pPr>
            <w:r w:rsidRPr="00200457">
              <w:rPr>
                <w:lang w:eastAsia="en-US"/>
              </w:rPr>
              <w:t>436526,39</w:t>
            </w:r>
          </w:p>
        </w:tc>
        <w:tc>
          <w:tcPr>
            <w:tcW w:w="1740" w:type="dxa"/>
          </w:tcPr>
          <w:p w:rsidR="003D183D" w:rsidRPr="0085516E" w:rsidRDefault="003D183D" w:rsidP="00494418">
            <w:pPr>
              <w:rPr>
                <w:color w:val="800000"/>
                <w:lang w:eastAsia="en-US"/>
              </w:rPr>
            </w:pPr>
          </w:p>
        </w:tc>
      </w:tr>
    </w:tbl>
    <w:p w:rsidR="003D183D" w:rsidRDefault="003D183D" w:rsidP="00B9153E">
      <w:pPr>
        <w:rPr>
          <w:color w:val="800000"/>
        </w:rPr>
      </w:pPr>
    </w:p>
    <w:p w:rsidR="003D183D" w:rsidRDefault="003D183D" w:rsidP="00B9153E"/>
    <w:p w:rsidR="003D183D" w:rsidRDefault="003D183D" w:rsidP="00B9153E"/>
    <w:p w:rsidR="003D183D" w:rsidRDefault="003D183D" w:rsidP="00B9153E"/>
    <w:p w:rsidR="003D183D" w:rsidRDefault="003D183D" w:rsidP="00B9153E"/>
    <w:p w:rsidR="003D183D" w:rsidRPr="00B9153E" w:rsidRDefault="003D183D" w:rsidP="00B9153E"/>
    <w:sectPr w:rsidR="003D183D" w:rsidRPr="00B9153E" w:rsidSect="00B9153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64A6D"/>
    <w:multiLevelType w:val="hybridMultilevel"/>
    <w:tmpl w:val="4B3464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153E"/>
    <w:rsid w:val="000C4D38"/>
    <w:rsid w:val="00175EDC"/>
    <w:rsid w:val="001E3EB2"/>
    <w:rsid w:val="00200457"/>
    <w:rsid w:val="0032189F"/>
    <w:rsid w:val="003D183D"/>
    <w:rsid w:val="00494418"/>
    <w:rsid w:val="005138DF"/>
    <w:rsid w:val="005330BC"/>
    <w:rsid w:val="006141C5"/>
    <w:rsid w:val="006868FB"/>
    <w:rsid w:val="007A351E"/>
    <w:rsid w:val="007F32BE"/>
    <w:rsid w:val="0085516E"/>
    <w:rsid w:val="008F2C87"/>
    <w:rsid w:val="009164DD"/>
    <w:rsid w:val="009E3441"/>
    <w:rsid w:val="00AB1138"/>
    <w:rsid w:val="00B9153E"/>
    <w:rsid w:val="00C67708"/>
    <w:rsid w:val="00CA60E9"/>
    <w:rsid w:val="00CF7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53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9153E"/>
    <w:pPr>
      <w:ind w:left="720"/>
    </w:pPr>
  </w:style>
  <w:style w:type="table" w:styleId="TableGrid">
    <w:name w:val="Table Grid"/>
    <w:basedOn w:val="TableNormal"/>
    <w:uiPriority w:val="99"/>
    <w:rsid w:val="00B9153E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4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</Pages>
  <Words>144</Words>
  <Characters>827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2014-05-08T08:31:00Z</dcterms:created>
  <dcterms:modified xsi:type="dcterms:W3CDTF">2014-05-20T03:28:00Z</dcterms:modified>
</cp:coreProperties>
</file>